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D64" w:rsidRDefault="00232D64" w:rsidP="00232D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PATONSON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232D64" w:rsidRDefault="00232D64" w:rsidP="00232D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2D64" w:rsidRDefault="00232D64" w:rsidP="00232D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2D64" w:rsidRDefault="00232D64" w:rsidP="00232D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Aug.1434</w:t>
      </w:r>
      <w:r>
        <w:rPr>
          <w:rFonts w:ascii="Times New Roman" w:hAnsi="Times New Roman" w:cs="Times New Roman"/>
          <w:sz w:val="24"/>
          <w:szCs w:val="24"/>
        </w:rPr>
        <w:tab/>
        <w:t>He was a juror on an inquisition held in Cumberland into land of the late</w:t>
      </w:r>
    </w:p>
    <w:p w:rsidR="00232D64" w:rsidRDefault="00232D64" w:rsidP="00232D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Beaulieu(q.v.).</w:t>
      </w:r>
    </w:p>
    <w:p w:rsidR="00232D64" w:rsidRDefault="00232D64" w:rsidP="00232D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24-141)</w:t>
      </w:r>
    </w:p>
    <w:p w:rsidR="00232D64" w:rsidRDefault="00232D64" w:rsidP="00232D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2D64" w:rsidRDefault="00232D64" w:rsidP="00232D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232D64" w:rsidRDefault="00232D64" w:rsidP="00232D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June 2016</w:t>
      </w:r>
      <w:bookmarkStart w:id="0" w:name="_GoBack"/>
      <w:bookmarkEnd w:id="0"/>
    </w:p>
    <w:sectPr w:rsidR="006B2F86" w:rsidRPr="00232D6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D64" w:rsidRDefault="00232D64" w:rsidP="00E71FC3">
      <w:pPr>
        <w:spacing w:after="0" w:line="240" w:lineRule="auto"/>
      </w:pPr>
      <w:r>
        <w:separator/>
      </w:r>
    </w:p>
  </w:endnote>
  <w:endnote w:type="continuationSeparator" w:id="0">
    <w:p w:rsidR="00232D64" w:rsidRDefault="00232D6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D64" w:rsidRDefault="00232D64" w:rsidP="00E71FC3">
      <w:pPr>
        <w:spacing w:after="0" w:line="240" w:lineRule="auto"/>
      </w:pPr>
      <w:r>
        <w:separator/>
      </w:r>
    </w:p>
  </w:footnote>
  <w:footnote w:type="continuationSeparator" w:id="0">
    <w:p w:rsidR="00232D64" w:rsidRDefault="00232D6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D64"/>
    <w:rsid w:val="00232D6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FB252"/>
  <w15:chartTrackingRefBased/>
  <w15:docId w15:val="{5B430A62-0E40-4094-91C2-9EB35C1D3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2016-06-12T18:49:00Z</dcterms:created>
  <dcterms:modified xsi:type="dcterms:W3CDTF">2016-06-12T18:49:00Z</dcterms:modified>
</cp:coreProperties>
</file>